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3EE0B" w14:textId="77777777" w:rsidR="0011476D" w:rsidRDefault="0011476D" w:rsidP="001147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BASTWICK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76CFD04B" w14:textId="77777777" w:rsidR="0011476D" w:rsidRDefault="0011476D" w:rsidP="001147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1D76C535" w14:textId="77777777" w:rsidR="0011476D" w:rsidRDefault="0011476D" w:rsidP="001147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7854BF" w14:textId="77777777" w:rsidR="0011476D" w:rsidRDefault="0011476D" w:rsidP="001147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582310" w14:textId="77777777" w:rsidR="0011476D" w:rsidRDefault="0011476D" w:rsidP="001147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77460A6E" w14:textId="77777777" w:rsidR="0011476D" w:rsidRDefault="0011476D" w:rsidP="001147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550B1432" w14:textId="77777777" w:rsidR="0011476D" w:rsidRDefault="0011476D" w:rsidP="001147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2512B448" w14:textId="77777777" w:rsidR="0011476D" w:rsidRDefault="0011476D" w:rsidP="0011476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Centuries” Robert A. Wood.  Ph.D. Thesis, Royal Holloway, University</w:t>
      </w:r>
    </w:p>
    <w:p w14:paraId="599AFA22" w14:textId="77777777" w:rsidR="0011476D" w:rsidRDefault="0011476D" w:rsidP="0011476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London, 2012, p.51 n.89)</w:t>
      </w:r>
    </w:p>
    <w:p w14:paraId="297ACB3C" w14:textId="77777777" w:rsidR="0011476D" w:rsidRDefault="0011476D" w:rsidP="001147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D39150" w14:textId="77777777" w:rsidR="0011476D" w:rsidRDefault="0011476D" w:rsidP="001147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7AA611" w14:textId="77777777" w:rsidR="0011476D" w:rsidRDefault="0011476D" w:rsidP="001147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41CB9E" w14:textId="77777777" w:rsidR="0011476D" w:rsidRDefault="0011476D" w:rsidP="001147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2021</w:t>
      </w:r>
    </w:p>
    <w:p w14:paraId="03A46B1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536DC" w14:textId="77777777" w:rsidR="0011476D" w:rsidRDefault="0011476D" w:rsidP="009139A6">
      <w:r>
        <w:separator/>
      </w:r>
    </w:p>
  </w:endnote>
  <w:endnote w:type="continuationSeparator" w:id="0">
    <w:p w14:paraId="3E7CCB7B" w14:textId="77777777" w:rsidR="0011476D" w:rsidRDefault="001147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D6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347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C6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D766C" w14:textId="77777777" w:rsidR="0011476D" w:rsidRDefault="0011476D" w:rsidP="009139A6">
      <w:r>
        <w:separator/>
      </w:r>
    </w:p>
  </w:footnote>
  <w:footnote w:type="continuationSeparator" w:id="0">
    <w:p w14:paraId="2424AB5C" w14:textId="77777777" w:rsidR="0011476D" w:rsidRDefault="001147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908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0E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965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76D"/>
    <w:rsid w:val="000666E0"/>
    <w:rsid w:val="0011476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F18C1"/>
  <w15:chartTrackingRefBased/>
  <w15:docId w15:val="{AB14B8EB-FF99-4F27-A49C-4BAE9BCA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2021-04-23T17:43:00Z</dcterms:created>
  <dcterms:modified xsi:type="dcterms:W3CDTF">2021-04-23T17:44:00Z</dcterms:modified>
</cp:coreProperties>
</file>